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FDB7F" w14:textId="77777777" w:rsidR="00954E64" w:rsidRPr="00690BA6" w:rsidRDefault="00954E64" w:rsidP="00954E6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Ellis KYLBOKE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744977D" w14:textId="77777777" w:rsidR="00954E64" w:rsidRDefault="00954E64" w:rsidP="00954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D747618" w14:textId="77777777" w:rsidR="00954E64" w:rsidRDefault="00954E64" w:rsidP="00954E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E34ED5" w14:textId="77777777" w:rsidR="00954E64" w:rsidRDefault="00954E64" w:rsidP="00954E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43299" w14:textId="77777777" w:rsidR="00954E64" w:rsidRDefault="00954E64" w:rsidP="00954E6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3725DCAB" w14:textId="77777777" w:rsidR="00954E64" w:rsidRDefault="00954E64" w:rsidP="00954E6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28F51BB" w14:textId="77777777" w:rsidR="00954E64" w:rsidRDefault="00954E64" w:rsidP="00954E6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F3F42F6" w14:textId="77777777" w:rsidR="00954E64" w:rsidRDefault="00954E64" w:rsidP="00954E6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F88A8C" w14:textId="77777777" w:rsidR="00954E64" w:rsidRDefault="00954E64" w:rsidP="00954E6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E7D2A8" w14:textId="77777777" w:rsidR="00954E64" w:rsidRDefault="00954E64" w:rsidP="00954E6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696301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79F36" w14:textId="77777777" w:rsidR="00954E64" w:rsidRDefault="00954E64" w:rsidP="009139A6">
      <w:r>
        <w:separator/>
      </w:r>
    </w:p>
  </w:endnote>
  <w:endnote w:type="continuationSeparator" w:id="0">
    <w:p w14:paraId="4A0D0293" w14:textId="77777777" w:rsidR="00954E64" w:rsidRDefault="00954E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1BF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547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23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15685" w14:textId="77777777" w:rsidR="00954E64" w:rsidRDefault="00954E64" w:rsidP="009139A6">
      <w:r>
        <w:separator/>
      </w:r>
    </w:p>
  </w:footnote>
  <w:footnote w:type="continuationSeparator" w:id="0">
    <w:p w14:paraId="5564CF88" w14:textId="77777777" w:rsidR="00954E64" w:rsidRDefault="00954E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782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6CE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D54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E64"/>
    <w:rsid w:val="000666E0"/>
    <w:rsid w:val="002510B7"/>
    <w:rsid w:val="005C130B"/>
    <w:rsid w:val="00826F5C"/>
    <w:rsid w:val="009139A6"/>
    <w:rsid w:val="009448BB"/>
    <w:rsid w:val="00954E64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A6A54"/>
  <w15:chartTrackingRefBased/>
  <w15:docId w15:val="{C4311872-2A93-49D6-ACCB-CE70B0A7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2021-04-07T19:25:00Z</dcterms:created>
  <dcterms:modified xsi:type="dcterms:W3CDTF">2021-04-07T19:26:00Z</dcterms:modified>
</cp:coreProperties>
</file>